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72"/>
          <w:szCs w:val="72"/>
        </w:rPr>
      </w:pPr>
      <w:r>
        <w:rPr>
          <w:rFonts w:hint="eastAsia" w:ascii="黑体" w:eastAsia="黑体"/>
          <w:sz w:val="72"/>
          <w:szCs w:val="72"/>
        </w:rPr>
        <w:t>教  师  讲  稿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（20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 xml:space="preserve"> —20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 xml:space="preserve">学年 第 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学期)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800" w:lineRule="exact"/>
        <w:ind w:firstLine="1751" w:firstLineChars="545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课 程 名 称：</w:t>
      </w:r>
    </w:p>
    <w:p>
      <w:pPr>
        <w:spacing w:line="800" w:lineRule="exact"/>
        <w:ind w:firstLine="1751" w:firstLineChars="545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授 课 学 时：</w:t>
      </w:r>
      <w:r>
        <w:rPr>
          <w:rFonts w:hint="eastAsia" w:ascii="黑体" w:eastAsia="黑体"/>
          <w:b/>
          <w:color w:val="FF0000"/>
          <w:sz w:val="20"/>
          <w:szCs w:val="20"/>
          <w:lang w:eastAsia="zh-CN"/>
        </w:rPr>
        <w:t>（</w:t>
      </w:r>
      <w:r>
        <w:rPr>
          <w:rFonts w:hint="eastAsia" w:ascii="黑体" w:eastAsia="黑体"/>
          <w:b/>
          <w:color w:val="FF0000"/>
          <w:sz w:val="20"/>
          <w:szCs w:val="20"/>
          <w:lang w:val="en-US" w:eastAsia="zh-CN"/>
        </w:rPr>
        <w:t>您实际承担的课时</w:t>
      </w:r>
      <w:r>
        <w:rPr>
          <w:rFonts w:hint="eastAsia" w:ascii="黑体" w:eastAsia="黑体"/>
          <w:b/>
          <w:color w:val="FF0000"/>
          <w:sz w:val="20"/>
          <w:szCs w:val="20"/>
          <w:lang w:eastAsia="zh-CN"/>
        </w:rPr>
        <w:t>）</w:t>
      </w:r>
    </w:p>
    <w:p>
      <w:pPr>
        <w:spacing w:line="800" w:lineRule="exact"/>
        <w:ind w:firstLine="1751" w:firstLineChars="545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授 课 班 级：</w:t>
      </w:r>
    </w:p>
    <w:p>
      <w:pPr>
        <w:spacing w:line="800" w:lineRule="exact"/>
        <w:ind w:firstLine="1751" w:firstLineChars="545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任 课 教 师：</w:t>
      </w:r>
    </w:p>
    <w:p>
      <w:pPr>
        <w:spacing w:line="800" w:lineRule="exact"/>
        <w:ind w:firstLine="1751" w:firstLineChars="545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教 师 职 称：</w:t>
      </w:r>
    </w:p>
    <w:p>
      <w:pPr>
        <w:spacing w:line="800" w:lineRule="exact"/>
        <w:ind w:firstLine="1751" w:firstLineChars="545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教师所在学院：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 w:ascii="宋体" w:hAnsi="宋体"/>
          <w:b/>
          <w:sz w:val="44"/>
          <w:szCs w:val="44"/>
        </w:rPr>
      </w:pPr>
    </w:p>
    <w:p>
      <w:pPr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6"/>
        <w:gridCol w:w="3039"/>
        <w:gridCol w:w="362"/>
        <w:gridCol w:w="559"/>
        <w:gridCol w:w="1080"/>
        <w:gridCol w:w="720"/>
        <w:gridCol w:w="933"/>
        <w:gridCol w:w="507"/>
        <w:gridCol w:w="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80" w:hRule="exact"/>
          <w:jc w:val="center"/>
        </w:trPr>
        <w:tc>
          <w:tcPr>
            <w:tcW w:w="130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课程名称</w:t>
            </w:r>
          </w:p>
        </w:tc>
        <w:tc>
          <w:tcPr>
            <w:tcW w:w="3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21" w:type="dxa"/>
            <w:gridSpan w:val="2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授课专业</w:t>
            </w:r>
          </w:p>
        </w:tc>
        <w:tc>
          <w:tcPr>
            <w:tcW w:w="1800" w:type="dxa"/>
            <w:gridSpan w:val="2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班级</w:t>
            </w:r>
          </w:p>
        </w:tc>
        <w:tc>
          <w:tcPr>
            <w:tcW w:w="1479" w:type="dxa"/>
            <w:gridSpan w:val="2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80" w:hRule="exact"/>
          <w:jc w:val="center"/>
        </w:trPr>
        <w:tc>
          <w:tcPr>
            <w:tcW w:w="130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课程代码</w:t>
            </w:r>
          </w:p>
        </w:tc>
        <w:tc>
          <w:tcPr>
            <w:tcW w:w="3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</w:tc>
        <w:tc>
          <w:tcPr>
            <w:tcW w:w="921" w:type="dxa"/>
            <w:gridSpan w:val="2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00" w:type="dxa"/>
            <w:gridSpan w:val="2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修课人数</w:t>
            </w:r>
          </w:p>
        </w:tc>
        <w:tc>
          <w:tcPr>
            <w:tcW w:w="1479" w:type="dxa"/>
            <w:gridSpan w:val="2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80" w:hRule="exact"/>
          <w:jc w:val="center"/>
        </w:trPr>
        <w:tc>
          <w:tcPr>
            <w:tcW w:w="1306" w:type="dxa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课程类别</w:t>
            </w:r>
          </w:p>
        </w:tc>
        <w:tc>
          <w:tcPr>
            <w:tcW w:w="8172" w:type="dxa"/>
            <w:gridSpan w:val="8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基础通识类(   )；核心通识</w:t>
            </w:r>
            <w:r>
              <w:rPr>
                <w:rFonts w:ascii="仿宋_GB2312" w:hAnsi="宋体" w:eastAsia="仿宋_GB2312"/>
                <w:sz w:val="24"/>
              </w:rPr>
              <w:t>类</w:t>
            </w:r>
            <w:r>
              <w:rPr>
                <w:rFonts w:hint="eastAsia" w:ascii="仿宋_GB2312" w:hAnsi="宋体" w:eastAsia="仿宋_GB2312"/>
                <w:sz w:val="24"/>
              </w:rPr>
              <w:t>(   )；交叉通识类(   )；</w:t>
            </w:r>
            <w:r>
              <w:rPr>
                <w:rFonts w:ascii="仿宋_GB2312" w:hAnsi="宋体" w:eastAsia="仿宋_GB2312"/>
                <w:sz w:val="24"/>
              </w:rPr>
              <w:t>学科通识类（）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80" w:hRule="exact"/>
          <w:jc w:val="center"/>
        </w:trPr>
        <w:tc>
          <w:tcPr>
            <w:tcW w:w="130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172" w:type="dxa"/>
            <w:gridSpan w:val="8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学科</w:t>
            </w:r>
            <w:r>
              <w:rPr>
                <w:rFonts w:ascii="仿宋_GB2312" w:hAnsi="宋体" w:eastAsia="仿宋_GB2312"/>
                <w:sz w:val="24"/>
              </w:rPr>
              <w:t>基础课（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ascii="仿宋_GB2312" w:hAnsi="宋体" w:eastAsia="仿宋_GB2312"/>
                <w:sz w:val="24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；</w:t>
            </w:r>
            <w:r>
              <w:rPr>
                <w:rFonts w:ascii="仿宋_GB2312" w:hAnsi="宋体" w:eastAsia="仿宋_GB2312"/>
                <w:sz w:val="24"/>
              </w:rPr>
              <w:t>学科拓展课（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</w:t>
            </w:r>
            <w:r>
              <w:rPr>
                <w:rFonts w:ascii="仿宋_GB2312" w:hAnsi="宋体" w:eastAsia="仿宋_GB2312"/>
                <w:sz w:val="24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；</w:t>
            </w:r>
            <w:r>
              <w:rPr>
                <w:rFonts w:ascii="仿宋_GB2312" w:hAnsi="宋体" w:eastAsia="仿宋_GB2312"/>
                <w:sz w:val="24"/>
              </w:rPr>
              <w:t>专业核心课（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</w:t>
            </w:r>
            <w:r>
              <w:rPr>
                <w:rFonts w:ascii="仿宋_GB2312" w:hAnsi="宋体" w:eastAsia="仿宋_GB2312"/>
                <w:sz w:val="24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；个性化课程(  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80" w:hRule="exact"/>
          <w:jc w:val="center"/>
        </w:trPr>
        <w:tc>
          <w:tcPr>
            <w:tcW w:w="130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172" w:type="dxa"/>
            <w:gridSpan w:val="8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理论课( )；实践课(   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116" w:hRule="exact"/>
          <w:jc w:val="center"/>
        </w:trPr>
        <w:tc>
          <w:tcPr>
            <w:tcW w:w="130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授课方式</w:t>
            </w:r>
          </w:p>
        </w:tc>
        <w:tc>
          <w:tcPr>
            <w:tcW w:w="5760" w:type="dxa"/>
            <w:gridSpan w:val="5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课堂讲授为主（ ）；实验为主（   ）；</w:t>
            </w:r>
          </w:p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自学为主（   ）；专题讨论为主（   ）；</w:t>
            </w:r>
          </w:p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其他：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是否采用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多媒体授课</w:t>
            </w:r>
          </w:p>
        </w:tc>
        <w:tc>
          <w:tcPr>
            <w:tcW w:w="97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4" w:hRule="exact"/>
          <w:jc w:val="center"/>
        </w:trPr>
        <w:tc>
          <w:tcPr>
            <w:tcW w:w="130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考核方式及成绩构成</w:t>
            </w:r>
          </w:p>
        </w:tc>
        <w:tc>
          <w:tcPr>
            <w:tcW w:w="5760" w:type="dxa"/>
            <w:gridSpan w:val="5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考  试(    )考  查(    )</w:t>
            </w:r>
          </w:p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成绩构成及比例：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FF0000"/>
                <w:sz w:val="20"/>
                <w:szCs w:val="20"/>
                <w:lang w:val="en-US" w:eastAsia="zh-CN"/>
              </w:rPr>
              <w:t>请于您之前提交的教学大纲和教案一致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是否采用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双语教学</w:t>
            </w:r>
          </w:p>
        </w:tc>
        <w:tc>
          <w:tcPr>
            <w:tcW w:w="97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exact"/>
          <w:jc w:val="center"/>
        </w:trPr>
        <w:tc>
          <w:tcPr>
            <w:tcW w:w="130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学时分配</w:t>
            </w:r>
          </w:p>
        </w:tc>
        <w:tc>
          <w:tcPr>
            <w:tcW w:w="8172" w:type="dxa"/>
            <w:gridSpan w:val="8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讲授  学时；实验   学时；上机   学时；习题   学时；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80" w:hRule="exact"/>
          <w:jc w:val="center"/>
        </w:trPr>
        <w:tc>
          <w:tcPr>
            <w:tcW w:w="130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教材</w:t>
            </w:r>
          </w:p>
        </w:tc>
        <w:tc>
          <w:tcPr>
            <w:tcW w:w="340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名称</w:t>
            </w:r>
          </w:p>
        </w:tc>
        <w:tc>
          <w:tcPr>
            <w:tcW w:w="1639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</w:t>
            </w:r>
          </w:p>
        </w:tc>
        <w:tc>
          <w:tcPr>
            <w:tcW w:w="3132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出版社及出版时间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536" w:hRule="exact"/>
          <w:jc w:val="center"/>
        </w:trPr>
        <w:tc>
          <w:tcPr>
            <w:tcW w:w="13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340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9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3132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671" w:hRule="exact"/>
          <w:jc w:val="center"/>
        </w:trPr>
        <w:tc>
          <w:tcPr>
            <w:tcW w:w="13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参考书目</w:t>
            </w:r>
          </w:p>
        </w:tc>
        <w:tc>
          <w:tcPr>
            <w:tcW w:w="340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0"/>
                <w:szCs w:val="20"/>
                <w:lang w:val="en-US" w:eastAsia="zh-CN"/>
              </w:rPr>
              <w:t>均和开新课申请表的相关内容一致</w:t>
            </w:r>
          </w:p>
        </w:tc>
        <w:tc>
          <w:tcPr>
            <w:tcW w:w="1639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3132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12" w:hRule="exact"/>
          <w:jc w:val="center"/>
        </w:trPr>
        <w:tc>
          <w:tcPr>
            <w:tcW w:w="13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授课时间</w:t>
            </w:r>
          </w:p>
        </w:tc>
        <w:tc>
          <w:tcPr>
            <w:tcW w:w="8172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第  周——第  周</w:t>
            </w:r>
          </w:p>
        </w:tc>
      </w:tr>
    </w:tbl>
    <w:p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第一章 </w:t>
      </w:r>
      <w:bookmarkStart w:id="0" w:name="_GoBack"/>
      <w:bookmarkEnd w:id="0"/>
    </w:p>
    <w:p>
      <w:pPr>
        <w:spacing w:line="360" w:lineRule="auto"/>
        <w:ind w:firstLine="560"/>
        <w:jc w:val="left"/>
        <w:rPr>
          <w:rFonts w:ascii="宋体" w:hAnsi="宋体"/>
          <w:sz w:val="24"/>
          <w:lang/>
        </w:rPr>
      </w:pPr>
      <w:r>
        <w:rPr>
          <w:rFonts w:hint="eastAsia" w:ascii="宋体" w:hAnsi="宋体"/>
          <w:sz w:val="24"/>
          <w:lang/>
        </w:rPr>
        <w:t>学习要求：</w:t>
      </w:r>
    </w:p>
    <w:p>
      <w:pPr>
        <w:spacing w:line="360" w:lineRule="auto"/>
        <w:ind w:firstLine="560"/>
        <w:jc w:val="left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1、</w:t>
      </w:r>
    </w:p>
    <w:p>
      <w:pPr>
        <w:spacing w:line="360" w:lineRule="auto"/>
        <w:ind w:firstLine="560"/>
        <w:jc w:val="left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2、</w:t>
      </w:r>
    </w:p>
    <w:p>
      <w:pPr>
        <w:spacing w:line="360" w:lineRule="auto"/>
        <w:ind w:firstLine="560"/>
        <w:jc w:val="left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......</w:t>
      </w:r>
    </w:p>
    <w:p>
      <w:pPr>
        <w:spacing w:line="360" w:lineRule="auto"/>
        <w:jc w:val="left"/>
        <w:rPr>
          <w:rFonts w:hint="eastAsia" w:ascii="宋体" w:hAnsi="宋体"/>
          <w:bCs/>
          <w:sz w:val="24"/>
          <w:lang w:val="en-US" w:eastAsia="zh-CN"/>
        </w:rPr>
      </w:pPr>
    </w:p>
    <w:p>
      <w:pPr>
        <w:spacing w:line="360" w:lineRule="auto"/>
        <w:ind w:firstLine="56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知识点讲解和提问</w:t>
      </w:r>
    </w:p>
    <w:p>
      <w:pPr>
        <w:spacing w:line="360" w:lineRule="auto"/>
        <w:ind w:firstLine="560"/>
        <w:jc w:val="left"/>
        <w:rPr>
          <w:rFonts w:hint="eastAsia" w:ascii="宋体" w:hAnsi="宋体" w:eastAsia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......</w:t>
      </w:r>
    </w:p>
    <w:p>
      <w:pPr>
        <w:spacing w:line="360" w:lineRule="auto"/>
        <w:ind w:firstLine="560"/>
        <w:jc w:val="left"/>
        <w:rPr>
          <w:rFonts w:hint="eastAsia" w:ascii="宋体" w:hAnsi="宋体"/>
          <w:bCs/>
          <w:sz w:val="24"/>
        </w:rPr>
      </w:pPr>
    </w:p>
    <w:p>
      <w:pPr>
        <w:spacing w:line="360" w:lineRule="auto"/>
        <w:ind w:firstLine="56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第一节：</w:t>
      </w:r>
    </w:p>
    <w:p>
      <w:pPr>
        <w:numPr>
          <w:ilvl w:val="0"/>
          <w:numId w:val="0"/>
        </w:numPr>
        <w:spacing w:line="360" w:lineRule="auto"/>
        <w:ind w:left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一、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......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第二节 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.......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第二章 </w:t>
      </w:r>
    </w:p>
    <w:p>
      <w:pPr>
        <w:spacing w:line="360" w:lineRule="auto"/>
        <w:ind w:firstLine="560"/>
        <w:jc w:val="left"/>
        <w:rPr>
          <w:rFonts w:ascii="宋体" w:hAnsi="宋体"/>
          <w:sz w:val="24"/>
          <w:lang/>
        </w:rPr>
      </w:pPr>
      <w:r>
        <w:rPr>
          <w:rFonts w:hint="eastAsia" w:ascii="宋体" w:hAnsi="宋体"/>
          <w:sz w:val="24"/>
          <w:lang/>
        </w:rPr>
        <w:t>学习要求：</w:t>
      </w:r>
    </w:p>
    <w:p>
      <w:pPr>
        <w:spacing w:line="360" w:lineRule="auto"/>
        <w:ind w:firstLine="560"/>
        <w:jc w:val="left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1、</w:t>
      </w:r>
    </w:p>
    <w:p>
      <w:pPr>
        <w:spacing w:line="360" w:lineRule="auto"/>
        <w:ind w:firstLine="560"/>
        <w:jc w:val="left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2、</w:t>
      </w:r>
    </w:p>
    <w:p>
      <w:pPr>
        <w:spacing w:line="360" w:lineRule="auto"/>
        <w:ind w:firstLine="560"/>
        <w:jc w:val="left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......</w:t>
      </w:r>
    </w:p>
    <w:p>
      <w:pPr>
        <w:spacing w:line="360" w:lineRule="auto"/>
        <w:ind w:firstLine="560"/>
        <w:jc w:val="left"/>
        <w:rPr>
          <w:rFonts w:hint="eastAsia" w:ascii="宋体" w:hAnsi="宋体"/>
          <w:bCs/>
          <w:sz w:val="24"/>
        </w:rPr>
      </w:pPr>
    </w:p>
    <w:p>
      <w:pPr>
        <w:spacing w:line="360" w:lineRule="auto"/>
        <w:ind w:firstLine="56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知识点讲解和提问</w:t>
      </w:r>
    </w:p>
    <w:p>
      <w:pPr>
        <w:spacing w:line="360" w:lineRule="auto"/>
        <w:ind w:firstLine="560"/>
        <w:jc w:val="left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.......</w:t>
      </w:r>
    </w:p>
    <w:p>
      <w:pPr>
        <w:spacing w:line="360" w:lineRule="auto"/>
        <w:ind w:firstLine="56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第一节：</w:t>
      </w:r>
    </w:p>
    <w:p>
      <w:pPr>
        <w:numPr>
          <w:ilvl w:val="0"/>
          <w:numId w:val="0"/>
        </w:numPr>
        <w:spacing w:line="360" w:lineRule="auto"/>
        <w:ind w:left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一、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......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第二节 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.......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560"/>
        <w:jc w:val="left"/>
        <w:rPr>
          <w:rFonts w:hint="eastAsia" w:ascii="宋体" w:hAnsi="宋体"/>
          <w:bCs/>
          <w:sz w:val="24"/>
          <w:lang w:val="en-US" w:eastAsia="zh-CN"/>
        </w:rPr>
      </w:pPr>
    </w:p>
    <w:p>
      <w:pPr>
        <w:spacing w:line="360" w:lineRule="auto"/>
        <w:jc w:val="left"/>
        <w:rPr>
          <w:rFonts w:hint="eastAsia"/>
          <w:sz w:val="24"/>
        </w:rPr>
      </w:pPr>
    </w:p>
    <w:p>
      <w:pPr>
        <w:spacing w:line="360" w:lineRule="auto"/>
        <w:ind w:firstLine="480"/>
        <w:jc w:val="left"/>
        <w:rPr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2420B"/>
    <w:rsid w:val="00001C5D"/>
    <w:rsid w:val="00002ADB"/>
    <w:rsid w:val="00004024"/>
    <w:rsid w:val="00005A87"/>
    <w:rsid w:val="00010982"/>
    <w:rsid w:val="0001194A"/>
    <w:rsid w:val="00011951"/>
    <w:rsid w:val="00015F94"/>
    <w:rsid w:val="00016DB0"/>
    <w:rsid w:val="0002202D"/>
    <w:rsid w:val="00024AE0"/>
    <w:rsid w:val="00026703"/>
    <w:rsid w:val="00031CB9"/>
    <w:rsid w:val="0003285E"/>
    <w:rsid w:val="00036218"/>
    <w:rsid w:val="00036484"/>
    <w:rsid w:val="000364FE"/>
    <w:rsid w:val="000422AA"/>
    <w:rsid w:val="00043F88"/>
    <w:rsid w:val="000444EB"/>
    <w:rsid w:val="0004532D"/>
    <w:rsid w:val="000533BA"/>
    <w:rsid w:val="00053770"/>
    <w:rsid w:val="00061B57"/>
    <w:rsid w:val="0006493B"/>
    <w:rsid w:val="000656DA"/>
    <w:rsid w:val="000657A0"/>
    <w:rsid w:val="0006604A"/>
    <w:rsid w:val="00070E84"/>
    <w:rsid w:val="0007700D"/>
    <w:rsid w:val="00077771"/>
    <w:rsid w:val="00077870"/>
    <w:rsid w:val="00077CC7"/>
    <w:rsid w:val="00077D40"/>
    <w:rsid w:val="000813FA"/>
    <w:rsid w:val="000820EF"/>
    <w:rsid w:val="00083418"/>
    <w:rsid w:val="00084151"/>
    <w:rsid w:val="00086AA9"/>
    <w:rsid w:val="000A11BF"/>
    <w:rsid w:val="000A2660"/>
    <w:rsid w:val="000B0CF8"/>
    <w:rsid w:val="000B33D5"/>
    <w:rsid w:val="000B36E3"/>
    <w:rsid w:val="000B3C4C"/>
    <w:rsid w:val="000B50ED"/>
    <w:rsid w:val="000B55D0"/>
    <w:rsid w:val="000B6FBD"/>
    <w:rsid w:val="000C04BA"/>
    <w:rsid w:val="000C3B7D"/>
    <w:rsid w:val="000C4289"/>
    <w:rsid w:val="000C4EE7"/>
    <w:rsid w:val="000C5A23"/>
    <w:rsid w:val="000C5CBF"/>
    <w:rsid w:val="000C62DE"/>
    <w:rsid w:val="000C6C43"/>
    <w:rsid w:val="000D0EB9"/>
    <w:rsid w:val="000D20CB"/>
    <w:rsid w:val="000D61A0"/>
    <w:rsid w:val="000E3ED4"/>
    <w:rsid w:val="000F181E"/>
    <w:rsid w:val="000F2D12"/>
    <w:rsid w:val="000F2EBA"/>
    <w:rsid w:val="000F471C"/>
    <w:rsid w:val="000F6A10"/>
    <w:rsid w:val="000F74CC"/>
    <w:rsid w:val="0010244C"/>
    <w:rsid w:val="00104DDA"/>
    <w:rsid w:val="001142D1"/>
    <w:rsid w:val="001204E2"/>
    <w:rsid w:val="00121380"/>
    <w:rsid w:val="00122164"/>
    <w:rsid w:val="00125062"/>
    <w:rsid w:val="00130099"/>
    <w:rsid w:val="00133C81"/>
    <w:rsid w:val="00134BBA"/>
    <w:rsid w:val="0014206B"/>
    <w:rsid w:val="00143BB9"/>
    <w:rsid w:val="00145A71"/>
    <w:rsid w:val="00150E50"/>
    <w:rsid w:val="00157D3D"/>
    <w:rsid w:val="00160D53"/>
    <w:rsid w:val="0016218B"/>
    <w:rsid w:val="00163FA0"/>
    <w:rsid w:val="00164EE8"/>
    <w:rsid w:val="00165DD5"/>
    <w:rsid w:val="00167415"/>
    <w:rsid w:val="00167A1A"/>
    <w:rsid w:val="00171A04"/>
    <w:rsid w:val="001726FF"/>
    <w:rsid w:val="0017364F"/>
    <w:rsid w:val="00174CD0"/>
    <w:rsid w:val="0017552D"/>
    <w:rsid w:val="001802EB"/>
    <w:rsid w:val="0018202A"/>
    <w:rsid w:val="00182345"/>
    <w:rsid w:val="0018539A"/>
    <w:rsid w:val="00185F46"/>
    <w:rsid w:val="001861CA"/>
    <w:rsid w:val="001955DB"/>
    <w:rsid w:val="0019681B"/>
    <w:rsid w:val="001A0095"/>
    <w:rsid w:val="001A149A"/>
    <w:rsid w:val="001A21AE"/>
    <w:rsid w:val="001A4E4E"/>
    <w:rsid w:val="001A4F0F"/>
    <w:rsid w:val="001B2396"/>
    <w:rsid w:val="001B660F"/>
    <w:rsid w:val="001B76A4"/>
    <w:rsid w:val="001C0021"/>
    <w:rsid w:val="001C6FA3"/>
    <w:rsid w:val="001D0AF0"/>
    <w:rsid w:val="001D28B1"/>
    <w:rsid w:val="001D302F"/>
    <w:rsid w:val="001D5DD0"/>
    <w:rsid w:val="001E0757"/>
    <w:rsid w:val="001E0CE3"/>
    <w:rsid w:val="001E0D9F"/>
    <w:rsid w:val="001E1B0F"/>
    <w:rsid w:val="001E2802"/>
    <w:rsid w:val="001E751B"/>
    <w:rsid w:val="001F0479"/>
    <w:rsid w:val="001F069B"/>
    <w:rsid w:val="001F1C6A"/>
    <w:rsid w:val="001F269E"/>
    <w:rsid w:val="001F2E4E"/>
    <w:rsid w:val="001F2ED7"/>
    <w:rsid w:val="001F47BF"/>
    <w:rsid w:val="002014D2"/>
    <w:rsid w:val="00203374"/>
    <w:rsid w:val="0020441D"/>
    <w:rsid w:val="00206DE4"/>
    <w:rsid w:val="00206DEF"/>
    <w:rsid w:val="00207D14"/>
    <w:rsid w:val="0021224E"/>
    <w:rsid w:val="00216006"/>
    <w:rsid w:val="00221D5F"/>
    <w:rsid w:val="00222CAE"/>
    <w:rsid w:val="002243BC"/>
    <w:rsid w:val="002244BE"/>
    <w:rsid w:val="002355B0"/>
    <w:rsid w:val="00241726"/>
    <w:rsid w:val="002425FE"/>
    <w:rsid w:val="00242A6A"/>
    <w:rsid w:val="002451FE"/>
    <w:rsid w:val="002455B6"/>
    <w:rsid w:val="00246BD0"/>
    <w:rsid w:val="00250CC3"/>
    <w:rsid w:val="00251A03"/>
    <w:rsid w:val="0025203F"/>
    <w:rsid w:val="002541D2"/>
    <w:rsid w:val="00255776"/>
    <w:rsid w:val="00256360"/>
    <w:rsid w:val="0026297C"/>
    <w:rsid w:val="00264552"/>
    <w:rsid w:val="00264E19"/>
    <w:rsid w:val="002726A7"/>
    <w:rsid w:val="00273449"/>
    <w:rsid w:val="00273649"/>
    <w:rsid w:val="00280149"/>
    <w:rsid w:val="00283A5D"/>
    <w:rsid w:val="002859E8"/>
    <w:rsid w:val="00285E2D"/>
    <w:rsid w:val="00293828"/>
    <w:rsid w:val="00294663"/>
    <w:rsid w:val="00295EB0"/>
    <w:rsid w:val="00296CB4"/>
    <w:rsid w:val="002A00FB"/>
    <w:rsid w:val="002A2861"/>
    <w:rsid w:val="002A2A71"/>
    <w:rsid w:val="002A4931"/>
    <w:rsid w:val="002B06A0"/>
    <w:rsid w:val="002B2091"/>
    <w:rsid w:val="002B2543"/>
    <w:rsid w:val="002B4804"/>
    <w:rsid w:val="002B51F1"/>
    <w:rsid w:val="002B774F"/>
    <w:rsid w:val="002C0638"/>
    <w:rsid w:val="002C681B"/>
    <w:rsid w:val="002C72ED"/>
    <w:rsid w:val="002D0884"/>
    <w:rsid w:val="002D3C61"/>
    <w:rsid w:val="002D4D70"/>
    <w:rsid w:val="002D5CF4"/>
    <w:rsid w:val="002D644F"/>
    <w:rsid w:val="002D76CD"/>
    <w:rsid w:val="002E026C"/>
    <w:rsid w:val="002E0678"/>
    <w:rsid w:val="002E1812"/>
    <w:rsid w:val="002E2B8D"/>
    <w:rsid w:val="002E393D"/>
    <w:rsid w:val="002E3B57"/>
    <w:rsid w:val="002E3FEF"/>
    <w:rsid w:val="002E5A18"/>
    <w:rsid w:val="002F0F17"/>
    <w:rsid w:val="002F379F"/>
    <w:rsid w:val="002F5844"/>
    <w:rsid w:val="002F6767"/>
    <w:rsid w:val="002F79D3"/>
    <w:rsid w:val="003004EF"/>
    <w:rsid w:val="00300502"/>
    <w:rsid w:val="00300A50"/>
    <w:rsid w:val="00304DD8"/>
    <w:rsid w:val="003054A6"/>
    <w:rsid w:val="00305C29"/>
    <w:rsid w:val="003068C8"/>
    <w:rsid w:val="0031183F"/>
    <w:rsid w:val="003136F1"/>
    <w:rsid w:val="00314202"/>
    <w:rsid w:val="003160AB"/>
    <w:rsid w:val="00317FDE"/>
    <w:rsid w:val="0032014D"/>
    <w:rsid w:val="003214C1"/>
    <w:rsid w:val="0032395A"/>
    <w:rsid w:val="0032400E"/>
    <w:rsid w:val="00325379"/>
    <w:rsid w:val="003263D5"/>
    <w:rsid w:val="00326421"/>
    <w:rsid w:val="00326952"/>
    <w:rsid w:val="00326BDF"/>
    <w:rsid w:val="00327C2E"/>
    <w:rsid w:val="00332193"/>
    <w:rsid w:val="003322A8"/>
    <w:rsid w:val="00333241"/>
    <w:rsid w:val="0033517C"/>
    <w:rsid w:val="003356CD"/>
    <w:rsid w:val="00335AEB"/>
    <w:rsid w:val="003439BE"/>
    <w:rsid w:val="00345071"/>
    <w:rsid w:val="00345B5B"/>
    <w:rsid w:val="00346450"/>
    <w:rsid w:val="00347CAA"/>
    <w:rsid w:val="0035028D"/>
    <w:rsid w:val="003538F1"/>
    <w:rsid w:val="00353BF8"/>
    <w:rsid w:val="00354643"/>
    <w:rsid w:val="0036094A"/>
    <w:rsid w:val="00360B62"/>
    <w:rsid w:val="00360FE8"/>
    <w:rsid w:val="00363638"/>
    <w:rsid w:val="003636E5"/>
    <w:rsid w:val="003643FF"/>
    <w:rsid w:val="00365454"/>
    <w:rsid w:val="00365598"/>
    <w:rsid w:val="00365D50"/>
    <w:rsid w:val="0036674A"/>
    <w:rsid w:val="00367579"/>
    <w:rsid w:val="00371488"/>
    <w:rsid w:val="00371702"/>
    <w:rsid w:val="00376CF3"/>
    <w:rsid w:val="00376F5F"/>
    <w:rsid w:val="00377F1F"/>
    <w:rsid w:val="00381905"/>
    <w:rsid w:val="00381DE3"/>
    <w:rsid w:val="00385886"/>
    <w:rsid w:val="00387A7A"/>
    <w:rsid w:val="003907D1"/>
    <w:rsid w:val="00393631"/>
    <w:rsid w:val="00393A43"/>
    <w:rsid w:val="00394104"/>
    <w:rsid w:val="003A4F57"/>
    <w:rsid w:val="003A6435"/>
    <w:rsid w:val="003A7C73"/>
    <w:rsid w:val="003B0418"/>
    <w:rsid w:val="003B202E"/>
    <w:rsid w:val="003B2CC6"/>
    <w:rsid w:val="003B2DB6"/>
    <w:rsid w:val="003B4318"/>
    <w:rsid w:val="003B6848"/>
    <w:rsid w:val="003B7568"/>
    <w:rsid w:val="003C5BAB"/>
    <w:rsid w:val="003C5C08"/>
    <w:rsid w:val="003C5D0C"/>
    <w:rsid w:val="003D07A5"/>
    <w:rsid w:val="003D66DE"/>
    <w:rsid w:val="003D6E5F"/>
    <w:rsid w:val="003E0BBB"/>
    <w:rsid w:val="003E0CE6"/>
    <w:rsid w:val="003E30A8"/>
    <w:rsid w:val="003E708D"/>
    <w:rsid w:val="003E7E4A"/>
    <w:rsid w:val="003F147A"/>
    <w:rsid w:val="003F2DAA"/>
    <w:rsid w:val="003F6A76"/>
    <w:rsid w:val="003F78B1"/>
    <w:rsid w:val="00407CF4"/>
    <w:rsid w:val="00423D56"/>
    <w:rsid w:val="0042452A"/>
    <w:rsid w:val="00425417"/>
    <w:rsid w:val="00425473"/>
    <w:rsid w:val="004255BE"/>
    <w:rsid w:val="00425B3C"/>
    <w:rsid w:val="00425F02"/>
    <w:rsid w:val="0042766D"/>
    <w:rsid w:val="00427D14"/>
    <w:rsid w:val="00431967"/>
    <w:rsid w:val="00432C2B"/>
    <w:rsid w:val="00433103"/>
    <w:rsid w:val="004332AE"/>
    <w:rsid w:val="00437CD3"/>
    <w:rsid w:val="00441D65"/>
    <w:rsid w:val="00447E7B"/>
    <w:rsid w:val="004513C9"/>
    <w:rsid w:val="0045157A"/>
    <w:rsid w:val="004527AF"/>
    <w:rsid w:val="00455476"/>
    <w:rsid w:val="004575D9"/>
    <w:rsid w:val="004608AC"/>
    <w:rsid w:val="00460AA6"/>
    <w:rsid w:val="0046283C"/>
    <w:rsid w:val="00462876"/>
    <w:rsid w:val="004628C5"/>
    <w:rsid w:val="00463B51"/>
    <w:rsid w:val="004661A9"/>
    <w:rsid w:val="0046727C"/>
    <w:rsid w:val="00470616"/>
    <w:rsid w:val="00470D70"/>
    <w:rsid w:val="00472E36"/>
    <w:rsid w:val="00475072"/>
    <w:rsid w:val="00485918"/>
    <w:rsid w:val="00485FC1"/>
    <w:rsid w:val="0048629C"/>
    <w:rsid w:val="004914BF"/>
    <w:rsid w:val="00493F13"/>
    <w:rsid w:val="00495033"/>
    <w:rsid w:val="00495688"/>
    <w:rsid w:val="004A03B5"/>
    <w:rsid w:val="004A1355"/>
    <w:rsid w:val="004A25E7"/>
    <w:rsid w:val="004A33DE"/>
    <w:rsid w:val="004A4005"/>
    <w:rsid w:val="004A5853"/>
    <w:rsid w:val="004A79F8"/>
    <w:rsid w:val="004B2FB8"/>
    <w:rsid w:val="004B3EFB"/>
    <w:rsid w:val="004B591B"/>
    <w:rsid w:val="004B76F1"/>
    <w:rsid w:val="004C3A28"/>
    <w:rsid w:val="004C3B52"/>
    <w:rsid w:val="004D096F"/>
    <w:rsid w:val="004D0BAC"/>
    <w:rsid w:val="004D2FC6"/>
    <w:rsid w:val="004D3D32"/>
    <w:rsid w:val="004D5133"/>
    <w:rsid w:val="004D605D"/>
    <w:rsid w:val="004D7454"/>
    <w:rsid w:val="004D78AF"/>
    <w:rsid w:val="004E0299"/>
    <w:rsid w:val="004E0CE9"/>
    <w:rsid w:val="004E4C64"/>
    <w:rsid w:val="004E6407"/>
    <w:rsid w:val="004F75DE"/>
    <w:rsid w:val="00502123"/>
    <w:rsid w:val="005021F6"/>
    <w:rsid w:val="00506010"/>
    <w:rsid w:val="00506EDD"/>
    <w:rsid w:val="005071A6"/>
    <w:rsid w:val="00510A4D"/>
    <w:rsid w:val="005111A7"/>
    <w:rsid w:val="005117F4"/>
    <w:rsid w:val="00511875"/>
    <w:rsid w:val="00512895"/>
    <w:rsid w:val="00513068"/>
    <w:rsid w:val="00514D59"/>
    <w:rsid w:val="00515944"/>
    <w:rsid w:val="005163DC"/>
    <w:rsid w:val="00520E56"/>
    <w:rsid w:val="00525D2E"/>
    <w:rsid w:val="00527FB2"/>
    <w:rsid w:val="0053194E"/>
    <w:rsid w:val="005323F0"/>
    <w:rsid w:val="005364E4"/>
    <w:rsid w:val="0054028A"/>
    <w:rsid w:val="005419FC"/>
    <w:rsid w:val="005444BD"/>
    <w:rsid w:val="00546169"/>
    <w:rsid w:val="00546F9A"/>
    <w:rsid w:val="00553F72"/>
    <w:rsid w:val="00554086"/>
    <w:rsid w:val="00554A72"/>
    <w:rsid w:val="00556005"/>
    <w:rsid w:val="0056364C"/>
    <w:rsid w:val="00564AE4"/>
    <w:rsid w:val="00570444"/>
    <w:rsid w:val="00570A27"/>
    <w:rsid w:val="00575205"/>
    <w:rsid w:val="005752F9"/>
    <w:rsid w:val="00575EA0"/>
    <w:rsid w:val="0057659D"/>
    <w:rsid w:val="00576DA3"/>
    <w:rsid w:val="00582030"/>
    <w:rsid w:val="0058228B"/>
    <w:rsid w:val="00584F2F"/>
    <w:rsid w:val="0058521F"/>
    <w:rsid w:val="005852B9"/>
    <w:rsid w:val="0058603C"/>
    <w:rsid w:val="00587B91"/>
    <w:rsid w:val="00591182"/>
    <w:rsid w:val="005915A0"/>
    <w:rsid w:val="00594B94"/>
    <w:rsid w:val="0059768B"/>
    <w:rsid w:val="005A085E"/>
    <w:rsid w:val="005A1F8F"/>
    <w:rsid w:val="005A2EB2"/>
    <w:rsid w:val="005A5A76"/>
    <w:rsid w:val="005A5F0A"/>
    <w:rsid w:val="005A736C"/>
    <w:rsid w:val="005B1D95"/>
    <w:rsid w:val="005B2BA8"/>
    <w:rsid w:val="005B2E89"/>
    <w:rsid w:val="005B57AE"/>
    <w:rsid w:val="005B57D0"/>
    <w:rsid w:val="005B5DA2"/>
    <w:rsid w:val="005C0404"/>
    <w:rsid w:val="005C18BE"/>
    <w:rsid w:val="005C199C"/>
    <w:rsid w:val="005C2EB1"/>
    <w:rsid w:val="005C3A25"/>
    <w:rsid w:val="005C54A3"/>
    <w:rsid w:val="005D0369"/>
    <w:rsid w:val="005D0C46"/>
    <w:rsid w:val="005D29E9"/>
    <w:rsid w:val="005D3389"/>
    <w:rsid w:val="005D69AE"/>
    <w:rsid w:val="005E1306"/>
    <w:rsid w:val="005E3D52"/>
    <w:rsid w:val="005F09C8"/>
    <w:rsid w:val="005F111B"/>
    <w:rsid w:val="005F428B"/>
    <w:rsid w:val="005F67D4"/>
    <w:rsid w:val="005F6CDE"/>
    <w:rsid w:val="005F7393"/>
    <w:rsid w:val="0060420F"/>
    <w:rsid w:val="00606D2A"/>
    <w:rsid w:val="00611A3E"/>
    <w:rsid w:val="006138F0"/>
    <w:rsid w:val="00613CD3"/>
    <w:rsid w:val="00615710"/>
    <w:rsid w:val="00615FE9"/>
    <w:rsid w:val="00616081"/>
    <w:rsid w:val="0061701D"/>
    <w:rsid w:val="00617591"/>
    <w:rsid w:val="00622700"/>
    <w:rsid w:val="00624D38"/>
    <w:rsid w:val="00626D6E"/>
    <w:rsid w:val="00632925"/>
    <w:rsid w:val="00633376"/>
    <w:rsid w:val="00636E2E"/>
    <w:rsid w:val="00644ECE"/>
    <w:rsid w:val="0064527F"/>
    <w:rsid w:val="00646833"/>
    <w:rsid w:val="006500E6"/>
    <w:rsid w:val="00651DA0"/>
    <w:rsid w:val="00652AFE"/>
    <w:rsid w:val="00655ADC"/>
    <w:rsid w:val="006568D7"/>
    <w:rsid w:val="006611AD"/>
    <w:rsid w:val="00663443"/>
    <w:rsid w:val="006647DB"/>
    <w:rsid w:val="006652D5"/>
    <w:rsid w:val="0067424A"/>
    <w:rsid w:val="006751EC"/>
    <w:rsid w:val="00687C25"/>
    <w:rsid w:val="00690701"/>
    <w:rsid w:val="00690F73"/>
    <w:rsid w:val="00694960"/>
    <w:rsid w:val="006960F8"/>
    <w:rsid w:val="006970BA"/>
    <w:rsid w:val="006A5568"/>
    <w:rsid w:val="006A6384"/>
    <w:rsid w:val="006B01A0"/>
    <w:rsid w:val="006B234F"/>
    <w:rsid w:val="006B368A"/>
    <w:rsid w:val="006B4B37"/>
    <w:rsid w:val="006B5CD3"/>
    <w:rsid w:val="006B5DAC"/>
    <w:rsid w:val="006B613D"/>
    <w:rsid w:val="006B6D75"/>
    <w:rsid w:val="006C1EB8"/>
    <w:rsid w:val="006C1F22"/>
    <w:rsid w:val="006C2C14"/>
    <w:rsid w:val="006C4B96"/>
    <w:rsid w:val="006C661A"/>
    <w:rsid w:val="006C6E0D"/>
    <w:rsid w:val="006D66AD"/>
    <w:rsid w:val="006D7999"/>
    <w:rsid w:val="006E2528"/>
    <w:rsid w:val="006E5D2C"/>
    <w:rsid w:val="006E6DAC"/>
    <w:rsid w:val="006E7F3F"/>
    <w:rsid w:val="006F10C5"/>
    <w:rsid w:val="006F2C9C"/>
    <w:rsid w:val="007004BD"/>
    <w:rsid w:val="00702527"/>
    <w:rsid w:val="00703B9E"/>
    <w:rsid w:val="007069B7"/>
    <w:rsid w:val="0071043F"/>
    <w:rsid w:val="0071166B"/>
    <w:rsid w:val="007123E7"/>
    <w:rsid w:val="00713E33"/>
    <w:rsid w:val="00716BF8"/>
    <w:rsid w:val="0071733C"/>
    <w:rsid w:val="007215DE"/>
    <w:rsid w:val="00721A92"/>
    <w:rsid w:val="00723D7C"/>
    <w:rsid w:val="00736126"/>
    <w:rsid w:val="007365DC"/>
    <w:rsid w:val="00741E02"/>
    <w:rsid w:val="00743682"/>
    <w:rsid w:val="007474CE"/>
    <w:rsid w:val="007523C0"/>
    <w:rsid w:val="00754405"/>
    <w:rsid w:val="00757315"/>
    <w:rsid w:val="007621FB"/>
    <w:rsid w:val="00763761"/>
    <w:rsid w:val="00765735"/>
    <w:rsid w:val="00766618"/>
    <w:rsid w:val="00773733"/>
    <w:rsid w:val="00773984"/>
    <w:rsid w:val="007759B5"/>
    <w:rsid w:val="00776A32"/>
    <w:rsid w:val="007830D6"/>
    <w:rsid w:val="00786526"/>
    <w:rsid w:val="0079099E"/>
    <w:rsid w:val="007916E6"/>
    <w:rsid w:val="007925DD"/>
    <w:rsid w:val="00794C1F"/>
    <w:rsid w:val="007A2EBE"/>
    <w:rsid w:val="007B026A"/>
    <w:rsid w:val="007B2A4F"/>
    <w:rsid w:val="007B2E1B"/>
    <w:rsid w:val="007B3EB1"/>
    <w:rsid w:val="007B5C70"/>
    <w:rsid w:val="007B7B30"/>
    <w:rsid w:val="007C074C"/>
    <w:rsid w:val="007C2AAC"/>
    <w:rsid w:val="007C2BDD"/>
    <w:rsid w:val="007C359E"/>
    <w:rsid w:val="007C5DEF"/>
    <w:rsid w:val="007D1A10"/>
    <w:rsid w:val="007D1C67"/>
    <w:rsid w:val="007D4319"/>
    <w:rsid w:val="007D56D1"/>
    <w:rsid w:val="007E14AE"/>
    <w:rsid w:val="007E1B17"/>
    <w:rsid w:val="007E1E3C"/>
    <w:rsid w:val="007E52C1"/>
    <w:rsid w:val="007F0425"/>
    <w:rsid w:val="007F1D05"/>
    <w:rsid w:val="007F22A2"/>
    <w:rsid w:val="007F31B6"/>
    <w:rsid w:val="007F56F9"/>
    <w:rsid w:val="007F66CD"/>
    <w:rsid w:val="007F7652"/>
    <w:rsid w:val="00805E9B"/>
    <w:rsid w:val="00810985"/>
    <w:rsid w:val="00813104"/>
    <w:rsid w:val="0081664F"/>
    <w:rsid w:val="00824C9C"/>
    <w:rsid w:val="00827896"/>
    <w:rsid w:val="00832748"/>
    <w:rsid w:val="00833E58"/>
    <w:rsid w:val="008349D5"/>
    <w:rsid w:val="00836552"/>
    <w:rsid w:val="00850B98"/>
    <w:rsid w:val="008523AE"/>
    <w:rsid w:val="00852E52"/>
    <w:rsid w:val="00854BFA"/>
    <w:rsid w:val="00862540"/>
    <w:rsid w:val="00862DAD"/>
    <w:rsid w:val="0086605F"/>
    <w:rsid w:val="00872305"/>
    <w:rsid w:val="008735F4"/>
    <w:rsid w:val="00873B47"/>
    <w:rsid w:val="008740F5"/>
    <w:rsid w:val="00874DCF"/>
    <w:rsid w:val="00882E22"/>
    <w:rsid w:val="00885402"/>
    <w:rsid w:val="00887F8B"/>
    <w:rsid w:val="00890DFD"/>
    <w:rsid w:val="00891A46"/>
    <w:rsid w:val="00892007"/>
    <w:rsid w:val="00896B9E"/>
    <w:rsid w:val="0089702B"/>
    <w:rsid w:val="00897246"/>
    <w:rsid w:val="008B106B"/>
    <w:rsid w:val="008B1BD7"/>
    <w:rsid w:val="008B5CA8"/>
    <w:rsid w:val="008B6CB8"/>
    <w:rsid w:val="008C0356"/>
    <w:rsid w:val="008C53FF"/>
    <w:rsid w:val="008C5708"/>
    <w:rsid w:val="008C5BC9"/>
    <w:rsid w:val="008C71C1"/>
    <w:rsid w:val="008C7AAA"/>
    <w:rsid w:val="008D18B8"/>
    <w:rsid w:val="008D27C3"/>
    <w:rsid w:val="008D338D"/>
    <w:rsid w:val="008D420B"/>
    <w:rsid w:val="008D5EB6"/>
    <w:rsid w:val="008D64AE"/>
    <w:rsid w:val="008E2CBD"/>
    <w:rsid w:val="008E4E6D"/>
    <w:rsid w:val="008F3092"/>
    <w:rsid w:val="00901604"/>
    <w:rsid w:val="009029A3"/>
    <w:rsid w:val="00904657"/>
    <w:rsid w:val="00905A63"/>
    <w:rsid w:val="009066E9"/>
    <w:rsid w:val="00906E7A"/>
    <w:rsid w:val="00910E43"/>
    <w:rsid w:val="0091189A"/>
    <w:rsid w:val="009122F9"/>
    <w:rsid w:val="00914E17"/>
    <w:rsid w:val="0091771B"/>
    <w:rsid w:val="00922346"/>
    <w:rsid w:val="00923BBD"/>
    <w:rsid w:val="00931645"/>
    <w:rsid w:val="00931E64"/>
    <w:rsid w:val="00934B9F"/>
    <w:rsid w:val="00935383"/>
    <w:rsid w:val="00943CF4"/>
    <w:rsid w:val="009442E1"/>
    <w:rsid w:val="009470CE"/>
    <w:rsid w:val="009474AA"/>
    <w:rsid w:val="00951A6A"/>
    <w:rsid w:val="00957A66"/>
    <w:rsid w:val="0096585A"/>
    <w:rsid w:val="00967536"/>
    <w:rsid w:val="00970FC3"/>
    <w:rsid w:val="0097660E"/>
    <w:rsid w:val="00980C82"/>
    <w:rsid w:val="00985FA1"/>
    <w:rsid w:val="00986F82"/>
    <w:rsid w:val="00991DFA"/>
    <w:rsid w:val="00992A05"/>
    <w:rsid w:val="009A05D9"/>
    <w:rsid w:val="009A2494"/>
    <w:rsid w:val="009A4648"/>
    <w:rsid w:val="009A4E80"/>
    <w:rsid w:val="009A58DE"/>
    <w:rsid w:val="009A6183"/>
    <w:rsid w:val="009A72F8"/>
    <w:rsid w:val="009A7351"/>
    <w:rsid w:val="009B2443"/>
    <w:rsid w:val="009B2BA7"/>
    <w:rsid w:val="009B5D84"/>
    <w:rsid w:val="009B7C54"/>
    <w:rsid w:val="009C04BD"/>
    <w:rsid w:val="009C26F0"/>
    <w:rsid w:val="009C72D4"/>
    <w:rsid w:val="009C7E6D"/>
    <w:rsid w:val="009D2619"/>
    <w:rsid w:val="009D44AA"/>
    <w:rsid w:val="009D52F6"/>
    <w:rsid w:val="009D6118"/>
    <w:rsid w:val="009D7792"/>
    <w:rsid w:val="009D7956"/>
    <w:rsid w:val="009E4546"/>
    <w:rsid w:val="009E6A86"/>
    <w:rsid w:val="009E706E"/>
    <w:rsid w:val="009F0860"/>
    <w:rsid w:val="009F441B"/>
    <w:rsid w:val="009F65D4"/>
    <w:rsid w:val="009F7E0F"/>
    <w:rsid w:val="00A0005E"/>
    <w:rsid w:val="00A0031C"/>
    <w:rsid w:val="00A00541"/>
    <w:rsid w:val="00A05E61"/>
    <w:rsid w:val="00A123AB"/>
    <w:rsid w:val="00A137B8"/>
    <w:rsid w:val="00A14ED2"/>
    <w:rsid w:val="00A15105"/>
    <w:rsid w:val="00A16F6D"/>
    <w:rsid w:val="00A2208A"/>
    <w:rsid w:val="00A223F1"/>
    <w:rsid w:val="00A26536"/>
    <w:rsid w:val="00A31DD0"/>
    <w:rsid w:val="00A31F95"/>
    <w:rsid w:val="00A334E2"/>
    <w:rsid w:val="00A33B4C"/>
    <w:rsid w:val="00A3498B"/>
    <w:rsid w:val="00A35BE2"/>
    <w:rsid w:val="00A365D0"/>
    <w:rsid w:val="00A4037B"/>
    <w:rsid w:val="00A41678"/>
    <w:rsid w:val="00A41745"/>
    <w:rsid w:val="00A51EF2"/>
    <w:rsid w:val="00A51FDF"/>
    <w:rsid w:val="00A52372"/>
    <w:rsid w:val="00A55DF9"/>
    <w:rsid w:val="00A5724E"/>
    <w:rsid w:val="00A63204"/>
    <w:rsid w:val="00A6517E"/>
    <w:rsid w:val="00A66862"/>
    <w:rsid w:val="00A73908"/>
    <w:rsid w:val="00A82486"/>
    <w:rsid w:val="00A84377"/>
    <w:rsid w:val="00A84D8A"/>
    <w:rsid w:val="00A853A5"/>
    <w:rsid w:val="00A90C7F"/>
    <w:rsid w:val="00A95EEC"/>
    <w:rsid w:val="00A96901"/>
    <w:rsid w:val="00A97CF9"/>
    <w:rsid w:val="00AA0B0E"/>
    <w:rsid w:val="00AA1DFB"/>
    <w:rsid w:val="00AA34B0"/>
    <w:rsid w:val="00AA3E6C"/>
    <w:rsid w:val="00AA588E"/>
    <w:rsid w:val="00AA70BC"/>
    <w:rsid w:val="00AB1B89"/>
    <w:rsid w:val="00AC08AA"/>
    <w:rsid w:val="00AC50BB"/>
    <w:rsid w:val="00AD05E3"/>
    <w:rsid w:val="00AD0B6F"/>
    <w:rsid w:val="00AD10EB"/>
    <w:rsid w:val="00AD200E"/>
    <w:rsid w:val="00AD2612"/>
    <w:rsid w:val="00AD58F3"/>
    <w:rsid w:val="00AD7E4D"/>
    <w:rsid w:val="00AE08C7"/>
    <w:rsid w:val="00AE0A48"/>
    <w:rsid w:val="00AE6B14"/>
    <w:rsid w:val="00AE6FFA"/>
    <w:rsid w:val="00AF09DC"/>
    <w:rsid w:val="00AF0C4A"/>
    <w:rsid w:val="00AF1DB7"/>
    <w:rsid w:val="00AF3DD4"/>
    <w:rsid w:val="00AF4507"/>
    <w:rsid w:val="00AF4B6A"/>
    <w:rsid w:val="00B0253D"/>
    <w:rsid w:val="00B03492"/>
    <w:rsid w:val="00B050AF"/>
    <w:rsid w:val="00B05681"/>
    <w:rsid w:val="00B06373"/>
    <w:rsid w:val="00B10F9E"/>
    <w:rsid w:val="00B11C99"/>
    <w:rsid w:val="00B12C05"/>
    <w:rsid w:val="00B14F0A"/>
    <w:rsid w:val="00B200E4"/>
    <w:rsid w:val="00B2050D"/>
    <w:rsid w:val="00B2293A"/>
    <w:rsid w:val="00B2373A"/>
    <w:rsid w:val="00B23F9C"/>
    <w:rsid w:val="00B240E0"/>
    <w:rsid w:val="00B2414B"/>
    <w:rsid w:val="00B2632F"/>
    <w:rsid w:val="00B30281"/>
    <w:rsid w:val="00B32CB6"/>
    <w:rsid w:val="00B33E12"/>
    <w:rsid w:val="00B34BD9"/>
    <w:rsid w:val="00B41577"/>
    <w:rsid w:val="00B4773A"/>
    <w:rsid w:val="00B47A3C"/>
    <w:rsid w:val="00B51D70"/>
    <w:rsid w:val="00B54779"/>
    <w:rsid w:val="00B66382"/>
    <w:rsid w:val="00B708C9"/>
    <w:rsid w:val="00B70D83"/>
    <w:rsid w:val="00B74340"/>
    <w:rsid w:val="00B77460"/>
    <w:rsid w:val="00B774F4"/>
    <w:rsid w:val="00B80DE0"/>
    <w:rsid w:val="00B83031"/>
    <w:rsid w:val="00B83343"/>
    <w:rsid w:val="00B837F0"/>
    <w:rsid w:val="00B8387D"/>
    <w:rsid w:val="00B83BCE"/>
    <w:rsid w:val="00B927C7"/>
    <w:rsid w:val="00BA1907"/>
    <w:rsid w:val="00BA2565"/>
    <w:rsid w:val="00BA2C17"/>
    <w:rsid w:val="00BA2F67"/>
    <w:rsid w:val="00BA36AA"/>
    <w:rsid w:val="00BA3BF1"/>
    <w:rsid w:val="00BA5230"/>
    <w:rsid w:val="00BA564E"/>
    <w:rsid w:val="00BA6387"/>
    <w:rsid w:val="00BB0CF2"/>
    <w:rsid w:val="00BB1B3B"/>
    <w:rsid w:val="00BB37AC"/>
    <w:rsid w:val="00BB4A47"/>
    <w:rsid w:val="00BB6FBF"/>
    <w:rsid w:val="00BC2606"/>
    <w:rsid w:val="00BC5391"/>
    <w:rsid w:val="00BC5AD8"/>
    <w:rsid w:val="00BC5FDA"/>
    <w:rsid w:val="00BC6B7C"/>
    <w:rsid w:val="00BD1540"/>
    <w:rsid w:val="00BD2265"/>
    <w:rsid w:val="00BD30A8"/>
    <w:rsid w:val="00BD3A20"/>
    <w:rsid w:val="00BD4468"/>
    <w:rsid w:val="00BD5277"/>
    <w:rsid w:val="00BD5C84"/>
    <w:rsid w:val="00BD6129"/>
    <w:rsid w:val="00BE1D7F"/>
    <w:rsid w:val="00BE311F"/>
    <w:rsid w:val="00BE513F"/>
    <w:rsid w:val="00BF13B5"/>
    <w:rsid w:val="00BF73C5"/>
    <w:rsid w:val="00C02D6E"/>
    <w:rsid w:val="00C039E9"/>
    <w:rsid w:val="00C03E62"/>
    <w:rsid w:val="00C128FC"/>
    <w:rsid w:val="00C218A5"/>
    <w:rsid w:val="00C23C7C"/>
    <w:rsid w:val="00C249C0"/>
    <w:rsid w:val="00C259B9"/>
    <w:rsid w:val="00C3137C"/>
    <w:rsid w:val="00C34D76"/>
    <w:rsid w:val="00C40E10"/>
    <w:rsid w:val="00C44627"/>
    <w:rsid w:val="00C44D31"/>
    <w:rsid w:val="00C45940"/>
    <w:rsid w:val="00C45AD1"/>
    <w:rsid w:val="00C47716"/>
    <w:rsid w:val="00C50A7A"/>
    <w:rsid w:val="00C53BE5"/>
    <w:rsid w:val="00C5522E"/>
    <w:rsid w:val="00C57715"/>
    <w:rsid w:val="00C6313E"/>
    <w:rsid w:val="00C63E5A"/>
    <w:rsid w:val="00C64E86"/>
    <w:rsid w:val="00C65F38"/>
    <w:rsid w:val="00C665C9"/>
    <w:rsid w:val="00C665D2"/>
    <w:rsid w:val="00C667BA"/>
    <w:rsid w:val="00C67A5A"/>
    <w:rsid w:val="00C71276"/>
    <w:rsid w:val="00C7171A"/>
    <w:rsid w:val="00C75959"/>
    <w:rsid w:val="00C83687"/>
    <w:rsid w:val="00C84A35"/>
    <w:rsid w:val="00C84BC0"/>
    <w:rsid w:val="00C84CE3"/>
    <w:rsid w:val="00C866F9"/>
    <w:rsid w:val="00C87F6C"/>
    <w:rsid w:val="00C9162D"/>
    <w:rsid w:val="00CA0FFF"/>
    <w:rsid w:val="00CA555F"/>
    <w:rsid w:val="00CB5C02"/>
    <w:rsid w:val="00CB63B1"/>
    <w:rsid w:val="00CB7D2E"/>
    <w:rsid w:val="00CC1D37"/>
    <w:rsid w:val="00CD35F9"/>
    <w:rsid w:val="00CD420F"/>
    <w:rsid w:val="00CD52D1"/>
    <w:rsid w:val="00CD5921"/>
    <w:rsid w:val="00CD5E95"/>
    <w:rsid w:val="00CD779D"/>
    <w:rsid w:val="00CD7804"/>
    <w:rsid w:val="00CD7B34"/>
    <w:rsid w:val="00CE1142"/>
    <w:rsid w:val="00CE25F4"/>
    <w:rsid w:val="00CE37B8"/>
    <w:rsid w:val="00CE40D8"/>
    <w:rsid w:val="00CE5357"/>
    <w:rsid w:val="00CE5CFE"/>
    <w:rsid w:val="00CE72D8"/>
    <w:rsid w:val="00CF29E2"/>
    <w:rsid w:val="00CF571A"/>
    <w:rsid w:val="00D003D8"/>
    <w:rsid w:val="00D0189B"/>
    <w:rsid w:val="00D0619F"/>
    <w:rsid w:val="00D100A5"/>
    <w:rsid w:val="00D133FE"/>
    <w:rsid w:val="00D13A25"/>
    <w:rsid w:val="00D16D44"/>
    <w:rsid w:val="00D17929"/>
    <w:rsid w:val="00D21E83"/>
    <w:rsid w:val="00D225A2"/>
    <w:rsid w:val="00D24DF9"/>
    <w:rsid w:val="00D3095B"/>
    <w:rsid w:val="00D30B2B"/>
    <w:rsid w:val="00D30D1D"/>
    <w:rsid w:val="00D32F23"/>
    <w:rsid w:val="00D35FBC"/>
    <w:rsid w:val="00D36155"/>
    <w:rsid w:val="00D37938"/>
    <w:rsid w:val="00D41633"/>
    <w:rsid w:val="00D41E3B"/>
    <w:rsid w:val="00D44BE8"/>
    <w:rsid w:val="00D46342"/>
    <w:rsid w:val="00D51F5B"/>
    <w:rsid w:val="00D57CB3"/>
    <w:rsid w:val="00D61229"/>
    <w:rsid w:val="00D63B05"/>
    <w:rsid w:val="00D67908"/>
    <w:rsid w:val="00D72144"/>
    <w:rsid w:val="00D74377"/>
    <w:rsid w:val="00D74CA8"/>
    <w:rsid w:val="00D75A3B"/>
    <w:rsid w:val="00D800B1"/>
    <w:rsid w:val="00D83A2A"/>
    <w:rsid w:val="00D8517A"/>
    <w:rsid w:val="00D85973"/>
    <w:rsid w:val="00D92CE8"/>
    <w:rsid w:val="00D94BA2"/>
    <w:rsid w:val="00DA3E8E"/>
    <w:rsid w:val="00DB462E"/>
    <w:rsid w:val="00DB6AE8"/>
    <w:rsid w:val="00DB74C7"/>
    <w:rsid w:val="00DB757D"/>
    <w:rsid w:val="00DB7DDB"/>
    <w:rsid w:val="00DC0D6C"/>
    <w:rsid w:val="00DC1E4D"/>
    <w:rsid w:val="00DC2FE9"/>
    <w:rsid w:val="00DC58AE"/>
    <w:rsid w:val="00DD07DB"/>
    <w:rsid w:val="00DD0FF8"/>
    <w:rsid w:val="00DD6E1E"/>
    <w:rsid w:val="00DE0A3A"/>
    <w:rsid w:val="00DE184C"/>
    <w:rsid w:val="00DE21C7"/>
    <w:rsid w:val="00DE418E"/>
    <w:rsid w:val="00DE49D1"/>
    <w:rsid w:val="00DE4E07"/>
    <w:rsid w:val="00DE4F62"/>
    <w:rsid w:val="00DE593E"/>
    <w:rsid w:val="00DE6375"/>
    <w:rsid w:val="00DF26A5"/>
    <w:rsid w:val="00DF2F3A"/>
    <w:rsid w:val="00DF6BA9"/>
    <w:rsid w:val="00E0030E"/>
    <w:rsid w:val="00E009DC"/>
    <w:rsid w:val="00E00D1D"/>
    <w:rsid w:val="00E03E99"/>
    <w:rsid w:val="00E040CD"/>
    <w:rsid w:val="00E05330"/>
    <w:rsid w:val="00E077CC"/>
    <w:rsid w:val="00E07A52"/>
    <w:rsid w:val="00E12A62"/>
    <w:rsid w:val="00E13D81"/>
    <w:rsid w:val="00E13ECD"/>
    <w:rsid w:val="00E1533E"/>
    <w:rsid w:val="00E1790B"/>
    <w:rsid w:val="00E26B10"/>
    <w:rsid w:val="00E2740A"/>
    <w:rsid w:val="00E3554C"/>
    <w:rsid w:val="00E40BFF"/>
    <w:rsid w:val="00E413A1"/>
    <w:rsid w:val="00E4252E"/>
    <w:rsid w:val="00E42ACF"/>
    <w:rsid w:val="00E433F2"/>
    <w:rsid w:val="00E45F74"/>
    <w:rsid w:val="00E47AB4"/>
    <w:rsid w:val="00E53320"/>
    <w:rsid w:val="00E53937"/>
    <w:rsid w:val="00E54C19"/>
    <w:rsid w:val="00E56C28"/>
    <w:rsid w:val="00E56C57"/>
    <w:rsid w:val="00E618A5"/>
    <w:rsid w:val="00E6603E"/>
    <w:rsid w:val="00E672B3"/>
    <w:rsid w:val="00E67602"/>
    <w:rsid w:val="00E7402F"/>
    <w:rsid w:val="00E874B6"/>
    <w:rsid w:val="00E90B3D"/>
    <w:rsid w:val="00E9177D"/>
    <w:rsid w:val="00E9189F"/>
    <w:rsid w:val="00E92123"/>
    <w:rsid w:val="00E9329A"/>
    <w:rsid w:val="00E93DB4"/>
    <w:rsid w:val="00E95496"/>
    <w:rsid w:val="00E9696A"/>
    <w:rsid w:val="00EA104C"/>
    <w:rsid w:val="00EA4F19"/>
    <w:rsid w:val="00EA547A"/>
    <w:rsid w:val="00EA6518"/>
    <w:rsid w:val="00EB1AAD"/>
    <w:rsid w:val="00EB2F98"/>
    <w:rsid w:val="00EB4A68"/>
    <w:rsid w:val="00EB5634"/>
    <w:rsid w:val="00EC0B02"/>
    <w:rsid w:val="00EC2C95"/>
    <w:rsid w:val="00EC35AA"/>
    <w:rsid w:val="00EC3CEE"/>
    <w:rsid w:val="00EC4BDB"/>
    <w:rsid w:val="00EC633D"/>
    <w:rsid w:val="00EC6804"/>
    <w:rsid w:val="00EC6882"/>
    <w:rsid w:val="00ED2B54"/>
    <w:rsid w:val="00ED303F"/>
    <w:rsid w:val="00ED34BC"/>
    <w:rsid w:val="00ED6E71"/>
    <w:rsid w:val="00ED7F4E"/>
    <w:rsid w:val="00EE0603"/>
    <w:rsid w:val="00EE147A"/>
    <w:rsid w:val="00EE2C14"/>
    <w:rsid w:val="00EE2D6B"/>
    <w:rsid w:val="00EE348E"/>
    <w:rsid w:val="00EE46B7"/>
    <w:rsid w:val="00EE4D10"/>
    <w:rsid w:val="00EE6B0D"/>
    <w:rsid w:val="00EE6EE2"/>
    <w:rsid w:val="00EF1A5C"/>
    <w:rsid w:val="00EF2070"/>
    <w:rsid w:val="00EF27F2"/>
    <w:rsid w:val="00EF2A38"/>
    <w:rsid w:val="00EF302D"/>
    <w:rsid w:val="00EF5C5C"/>
    <w:rsid w:val="00EF71E0"/>
    <w:rsid w:val="00EF7ED9"/>
    <w:rsid w:val="00F02194"/>
    <w:rsid w:val="00F03395"/>
    <w:rsid w:val="00F034C2"/>
    <w:rsid w:val="00F072BC"/>
    <w:rsid w:val="00F136CA"/>
    <w:rsid w:val="00F15051"/>
    <w:rsid w:val="00F1778E"/>
    <w:rsid w:val="00F20919"/>
    <w:rsid w:val="00F224B4"/>
    <w:rsid w:val="00F224E4"/>
    <w:rsid w:val="00F2293A"/>
    <w:rsid w:val="00F24DE4"/>
    <w:rsid w:val="00F24EEA"/>
    <w:rsid w:val="00F26F9C"/>
    <w:rsid w:val="00F30133"/>
    <w:rsid w:val="00F31792"/>
    <w:rsid w:val="00F31C42"/>
    <w:rsid w:val="00F33C14"/>
    <w:rsid w:val="00F33E13"/>
    <w:rsid w:val="00F35441"/>
    <w:rsid w:val="00F401A7"/>
    <w:rsid w:val="00F41263"/>
    <w:rsid w:val="00F42298"/>
    <w:rsid w:val="00F42892"/>
    <w:rsid w:val="00F44776"/>
    <w:rsid w:val="00F46D46"/>
    <w:rsid w:val="00F53554"/>
    <w:rsid w:val="00F5381E"/>
    <w:rsid w:val="00F609E5"/>
    <w:rsid w:val="00F61653"/>
    <w:rsid w:val="00F62BA0"/>
    <w:rsid w:val="00F641B9"/>
    <w:rsid w:val="00F645FF"/>
    <w:rsid w:val="00F66C02"/>
    <w:rsid w:val="00F70E01"/>
    <w:rsid w:val="00F72BFF"/>
    <w:rsid w:val="00F745F4"/>
    <w:rsid w:val="00F74FCE"/>
    <w:rsid w:val="00F8172F"/>
    <w:rsid w:val="00F844FA"/>
    <w:rsid w:val="00F90ACB"/>
    <w:rsid w:val="00F92C00"/>
    <w:rsid w:val="00F9394F"/>
    <w:rsid w:val="00F93AFC"/>
    <w:rsid w:val="00F94889"/>
    <w:rsid w:val="00F94D37"/>
    <w:rsid w:val="00F951CE"/>
    <w:rsid w:val="00F95688"/>
    <w:rsid w:val="00F95AC9"/>
    <w:rsid w:val="00F979A1"/>
    <w:rsid w:val="00F979E7"/>
    <w:rsid w:val="00FA0494"/>
    <w:rsid w:val="00FA0A20"/>
    <w:rsid w:val="00FA6CF6"/>
    <w:rsid w:val="00FA6DA4"/>
    <w:rsid w:val="00FB0303"/>
    <w:rsid w:val="00FB3076"/>
    <w:rsid w:val="00FC2301"/>
    <w:rsid w:val="00FC2ACC"/>
    <w:rsid w:val="00FC38FE"/>
    <w:rsid w:val="00FC3C22"/>
    <w:rsid w:val="00FC692C"/>
    <w:rsid w:val="00FD5DA2"/>
    <w:rsid w:val="00FD6CAE"/>
    <w:rsid w:val="00FD7E43"/>
    <w:rsid w:val="00FE4A00"/>
    <w:rsid w:val="00FE75F4"/>
    <w:rsid w:val="00FE7D18"/>
    <w:rsid w:val="00FF0F36"/>
    <w:rsid w:val="00FF2529"/>
    <w:rsid w:val="00FF2D2B"/>
    <w:rsid w:val="00FF3F72"/>
    <w:rsid w:val="00FF4EF9"/>
    <w:rsid w:val="00FF500B"/>
    <w:rsid w:val="00FF553B"/>
    <w:rsid w:val="08FA57B8"/>
    <w:rsid w:val="09AE19F0"/>
    <w:rsid w:val="19540BB9"/>
    <w:rsid w:val="1DDF5C2F"/>
    <w:rsid w:val="25DB359E"/>
    <w:rsid w:val="2D12420B"/>
    <w:rsid w:val="3C900BA3"/>
    <w:rsid w:val="587754EA"/>
    <w:rsid w:val="6163437D"/>
    <w:rsid w:val="75527F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300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1"/>
    <w:pPr>
      <w:autoSpaceDE w:val="0"/>
      <w:autoSpaceDN w:val="0"/>
      <w:adjustRightInd w:val="0"/>
      <w:jc w:val="left"/>
    </w:pPr>
    <w:rPr>
      <w:kern w:val="0"/>
      <w:sz w:val="24"/>
    </w:rPr>
  </w:style>
  <w:style w:type="character" w:customStyle="1" w:styleId="10">
    <w:name w:val="批注框文本 Char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字符"/>
    <w:link w:val="4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页脚 字符"/>
    <w:link w:val="3"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26412;&#31185;&#25945;&#23398;&#25991;&#20214;&#27719;&#24635;\&#38468;&#20214;\&#22235;&#12289;&#21021;&#26399;&#25945;&#23398;&#26723;&#26696;&#26816;&#26597;\&#35762;&#31295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讲稿模板.dot</Template>
  <Pages>4</Pages>
  <Words>421</Words>
  <Characters>490</Characters>
  <Lines>492</Lines>
  <Paragraphs>138</Paragraphs>
  <TotalTime>1</TotalTime>
  <ScaleCrop>false</ScaleCrop>
  <LinksUpToDate>false</LinksUpToDate>
  <CharactersWithSpaces>580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2020-01-15T07:21:00Z</dcterms:created>
  <dc:creator>admin</dc:creator>
  <cp:lastModifiedBy>admin</cp:lastModifiedBy>
  <dcterms:modified xsi:type="dcterms:W3CDTF">2020-01-15T07:22:28Z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